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5EFB5" w14:textId="77777777" w:rsidR="004F290A" w:rsidRDefault="004F290A" w:rsidP="004F29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OSBARNE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5149F487" w14:textId="77777777" w:rsidR="004F290A" w:rsidRDefault="004F290A" w:rsidP="004F29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1D36CFF6" w14:textId="77777777" w:rsidR="004F290A" w:rsidRDefault="004F290A" w:rsidP="004F29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4DFF1" w14:textId="77777777" w:rsidR="004F290A" w:rsidRDefault="004F290A" w:rsidP="004F29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9FF6A5" w14:textId="77777777" w:rsidR="004F290A" w:rsidRDefault="004F290A" w:rsidP="004F29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1AC5E678" w14:textId="77777777" w:rsidR="004F290A" w:rsidRDefault="004F290A" w:rsidP="004F29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67A9C505" w14:textId="14572244" w:rsidR="00BA00A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CA3449" w14:textId="0144CD75" w:rsidR="004F290A" w:rsidRDefault="004F29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8ABB93" w14:textId="1A41D550" w:rsidR="004F290A" w:rsidRPr="004F290A" w:rsidRDefault="004F29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2021</w:t>
      </w:r>
    </w:p>
    <w:sectPr w:rsidR="004F290A" w:rsidRPr="004F29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5F7E9" w14:textId="77777777" w:rsidR="004F290A" w:rsidRDefault="004F290A" w:rsidP="009139A6">
      <w:r>
        <w:separator/>
      </w:r>
    </w:p>
  </w:endnote>
  <w:endnote w:type="continuationSeparator" w:id="0">
    <w:p w14:paraId="0ADB5E36" w14:textId="77777777" w:rsidR="004F290A" w:rsidRDefault="004F29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04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32A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F87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3FC8" w14:textId="77777777" w:rsidR="004F290A" w:rsidRDefault="004F290A" w:rsidP="009139A6">
      <w:r>
        <w:separator/>
      </w:r>
    </w:p>
  </w:footnote>
  <w:footnote w:type="continuationSeparator" w:id="0">
    <w:p w14:paraId="0B14B7F3" w14:textId="77777777" w:rsidR="004F290A" w:rsidRDefault="004F29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87B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4D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B89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90A"/>
    <w:rsid w:val="000666E0"/>
    <w:rsid w:val="002510B7"/>
    <w:rsid w:val="004F290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31699"/>
  <w15:chartTrackingRefBased/>
  <w15:docId w15:val="{5490E01C-CBF8-445B-B12F-8BDDC6C29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2021-04-23T21:03:00Z</dcterms:created>
  <dcterms:modified xsi:type="dcterms:W3CDTF">2021-04-23T21:05:00Z</dcterms:modified>
</cp:coreProperties>
</file>